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7A2940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7A2940">
        <w:rPr>
          <w:rFonts w:ascii="Ubuntu" w:hAnsi="Ubuntu" w:cs="Arial"/>
          <w:color w:val="auto"/>
          <w:lang w:val="es-ES"/>
        </w:rPr>
        <w:t xml:space="preserve">Puede cumplimentar el mismo, </w:t>
      </w:r>
      <w:r w:rsidR="007A2940">
        <w:rPr>
          <w:rFonts w:ascii="Ubuntu" w:hAnsi="Ubuntu" w:cs="Arial"/>
          <w:color w:val="auto"/>
          <w:lang w:val="es-ES"/>
        </w:rPr>
        <w:t>se adjunta DEUC en diversos formatos</w:t>
      </w: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sectPr w:rsidR="00B808D0" w:rsidRPr="00A71A2D" w:rsidSect="00144CF0">
      <w:headerReference w:type="default" r:id="rId11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</w:t>
    </w:r>
    <w:r w:rsidR="00F30D67" w:rsidRPr="009C74A9">
      <w:rPr>
        <w:b/>
      </w:rPr>
      <w:t xml:space="preserve"> </w:t>
    </w:r>
    <w:r w:rsidR="00F30D67" w:rsidRPr="009C74A9">
      <w:rPr>
        <w:rFonts w:ascii="Ubuntu" w:hAnsi="Ubuntu"/>
        <w:b/>
        <w:sz w:val="20"/>
        <w:szCs w:val="20"/>
      </w:rPr>
      <w:t xml:space="preserve">EXPEDIENTE </w:t>
    </w:r>
    <w:r w:rsidR="009B01D0">
      <w:rPr>
        <w:rFonts w:ascii="Ubuntu" w:hAnsi="Ubuntu"/>
        <w:b/>
        <w:noProof/>
        <w:sz w:val="20"/>
        <w:szCs w:val="20"/>
      </w:rPr>
      <w:t>2022-002-056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pt;height:14.55pt" o:bullet="t">
        <v:imagedata r:id="rId1" o:title="Nota"/>
      </v:shape>
    </w:pict>
  </w:numPicBullet>
  <w:numPicBullet w:numPicBulletId="1">
    <w:pict>
      <v:shape id="_x0000_i1027" type="#_x0000_t75" style="width:13pt;height:9.2pt" o:bullet="t">
        <v:imagedata r:id="rId2" o:title="carpeta"/>
      </v:shape>
    </w:pict>
  </w:numPicBullet>
  <w:numPicBullet w:numPicBulletId="2">
    <w:pict>
      <v:shape id="_x0000_i1028" type="#_x0000_t75" style="width:13pt;height:13pt" o:bullet="t">
        <v:imagedata r:id="rId3" o:title="_CLIP08"/>
      </v:shape>
    </w:pict>
  </w:numPicBullet>
  <w:numPicBullet w:numPicBulletId="3">
    <w:pict>
      <v:shape id="_x0000_i1029" type="#_x0000_t75" style="width:17.6pt;height:17.6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C44C5"/>
    <w:rsid w:val="000F20C4"/>
    <w:rsid w:val="000F5EDC"/>
    <w:rsid w:val="00124A82"/>
    <w:rsid w:val="00125051"/>
    <w:rsid w:val="00144CF0"/>
    <w:rsid w:val="001C367A"/>
    <w:rsid w:val="001C6E5F"/>
    <w:rsid w:val="001F0FAE"/>
    <w:rsid w:val="001F469B"/>
    <w:rsid w:val="00256447"/>
    <w:rsid w:val="0029272B"/>
    <w:rsid w:val="00293065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4F7761"/>
    <w:rsid w:val="005B7B4F"/>
    <w:rsid w:val="005E007D"/>
    <w:rsid w:val="006230CD"/>
    <w:rsid w:val="00626811"/>
    <w:rsid w:val="00651140"/>
    <w:rsid w:val="00663546"/>
    <w:rsid w:val="00673989"/>
    <w:rsid w:val="0075376A"/>
    <w:rsid w:val="007A2940"/>
    <w:rsid w:val="007E171D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01D0"/>
    <w:rsid w:val="009B2C31"/>
    <w:rsid w:val="009C74A9"/>
    <w:rsid w:val="009D676A"/>
    <w:rsid w:val="00A20C02"/>
    <w:rsid w:val="00A4172C"/>
    <w:rsid w:val="00AB7737"/>
    <w:rsid w:val="00B56125"/>
    <w:rsid w:val="00B808D0"/>
    <w:rsid w:val="00BA4284"/>
    <w:rsid w:val="00BB5F3A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D55WCX7TAH37-151-5697</_dlc_DocId>
    <_dlc_DocIdUrl xmlns="92d84fca-0ec9-4bd1-bf0f-9cd618bc4a3d">
      <Url>http://proyectosmm.mutuamontanesa.local/comprasmm/_layouts/DocIdRedir.aspx?ID=D55WCX7TAH37-151-5697</Url>
      <Description>D55WCX7TAH37-151-5697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08A3C6-3A55-4EAE-82EB-3F4493BC3C5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FEB662-DAA2-4096-97DD-0D87F6D5A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5A7D16-63C6-456F-9C7B-FD929C6F515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A4EAFC-E7BA-4B58-9106-97826DA0DF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1</Pages>
  <Words>43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cp:lastPrinted>2007-05-25T12:16:00Z</cp:lastPrinted>
  <dcterms:created xsi:type="dcterms:W3CDTF">2021-12-29T12:09:00Z</dcterms:created>
  <dcterms:modified xsi:type="dcterms:W3CDTF">2022-04-22T08:48:00Z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b03eb4bd-9b5b-4343-a72a-3f47739147e9</vt:lpwstr>
  </property>
  <property fmtid="{D5CDD505-2E9C-101B-9397-08002B2CF9AE}" pid="3" name="ContentTypeId">
    <vt:lpwstr>0x0101004AF95BCE5B083F41879D8CB7F71A3462</vt:lpwstr>
  </property>
</Properties>
</file>